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1A740" w14:textId="5468981C" w:rsidR="006B2F86" w:rsidRDefault="008D1F69" w:rsidP="00E71FC3">
      <w:pPr>
        <w:pStyle w:val="NoSpacing"/>
      </w:pPr>
      <w:r>
        <w:rPr>
          <w:u w:val="single"/>
        </w:rPr>
        <w:t>Joan BEAUMONT</w:t>
      </w:r>
      <w:r>
        <w:t xml:space="preserve">    </w:t>
      </w:r>
      <w:proofErr w:type="gramStart"/>
      <w:r>
        <w:t xml:space="preserve">   (</w:t>
      </w:r>
      <w:proofErr w:type="gramEnd"/>
      <w:r>
        <w:t>d.1466)</w:t>
      </w:r>
    </w:p>
    <w:p w14:paraId="4BA03DB7" w14:textId="5D6C83A0" w:rsidR="008D1F69" w:rsidRDefault="008D1F69" w:rsidP="00E71FC3">
      <w:pPr>
        <w:pStyle w:val="NoSpacing"/>
      </w:pPr>
    </w:p>
    <w:p w14:paraId="27026B6A" w14:textId="22DF96A1" w:rsidR="008D1F69" w:rsidRDefault="008D1F69" w:rsidP="00E71FC3">
      <w:pPr>
        <w:pStyle w:val="NoSpacing"/>
      </w:pPr>
    </w:p>
    <w:p w14:paraId="76A25F26" w14:textId="38C5FC58" w:rsidR="008D1F69" w:rsidRDefault="008D1F69" w:rsidP="00E71FC3">
      <w:pPr>
        <w:pStyle w:val="NoSpacing"/>
      </w:pPr>
      <w:r>
        <w:t>Daughter of John, Viscount Beaumont(q.v.).</w:t>
      </w:r>
    </w:p>
    <w:p w14:paraId="1E6E90C1" w14:textId="5230C337" w:rsidR="008D1F69" w:rsidRDefault="008D1F69" w:rsidP="00E71FC3">
      <w:pPr>
        <w:pStyle w:val="NoSpacing"/>
      </w:pPr>
      <w:r>
        <w:t>= John Lovel, 8</w:t>
      </w:r>
      <w:r w:rsidRPr="008D1F69">
        <w:rPr>
          <w:vertAlign w:val="superscript"/>
        </w:rPr>
        <w:t>th</w:t>
      </w:r>
      <w:r>
        <w:t xml:space="preserve"> Lord Lovell.   (V.C.H. Wiltshire vol.9 p.81)</w:t>
      </w:r>
    </w:p>
    <w:p w14:paraId="33BDFF61" w14:textId="1AFB0362" w:rsidR="008D1F69" w:rsidRDefault="008D1F69" w:rsidP="00E71FC3">
      <w:pPr>
        <w:pStyle w:val="NoSpacing"/>
      </w:pPr>
    </w:p>
    <w:p w14:paraId="2ABD8398" w14:textId="436E3283" w:rsidR="008D1F69" w:rsidRDefault="008D1F69" w:rsidP="00E71FC3">
      <w:pPr>
        <w:pStyle w:val="NoSpacing"/>
      </w:pPr>
    </w:p>
    <w:p w14:paraId="7594B2B0" w14:textId="6BD133D9" w:rsidR="008D1F69" w:rsidRDefault="008D1F69" w:rsidP="00E71FC3">
      <w:pPr>
        <w:pStyle w:val="NoSpacing"/>
      </w:pPr>
      <w:r>
        <w:tab/>
        <w:t>1466</w:t>
      </w:r>
      <w:r>
        <w:tab/>
        <w:t>She held the manor of Mannington, Wiltshire, at the time of her death(q.v.).</w:t>
      </w:r>
    </w:p>
    <w:p w14:paraId="53BEFF5F" w14:textId="6AF118C1" w:rsidR="008D1F69" w:rsidRDefault="008D1F69" w:rsidP="00E71FC3">
      <w:pPr>
        <w:pStyle w:val="NoSpacing"/>
      </w:pPr>
      <w:r>
        <w:tab/>
      </w:r>
      <w:r>
        <w:tab/>
        <w:t>(ibid.).</w:t>
      </w:r>
    </w:p>
    <w:p w14:paraId="3E4F9ABA" w14:textId="0EEF99BB" w:rsidR="008D1F69" w:rsidRDefault="008D1F69" w:rsidP="00E71FC3">
      <w:pPr>
        <w:pStyle w:val="NoSpacing"/>
      </w:pPr>
    </w:p>
    <w:p w14:paraId="18E94B57" w14:textId="48FC091E" w:rsidR="008D1F69" w:rsidRDefault="008D1F69" w:rsidP="00E71FC3">
      <w:pPr>
        <w:pStyle w:val="NoSpacing"/>
      </w:pPr>
    </w:p>
    <w:p w14:paraId="07F6ACCD" w14:textId="50A41D85" w:rsidR="008D1F69" w:rsidRPr="008D1F69" w:rsidRDefault="008D1F69" w:rsidP="00E71FC3">
      <w:pPr>
        <w:pStyle w:val="NoSpacing"/>
      </w:pPr>
      <w:r>
        <w:t>4 June 2019</w:t>
      </w:r>
      <w:bookmarkStart w:id="0" w:name="_GoBack"/>
      <w:bookmarkEnd w:id="0"/>
    </w:p>
    <w:sectPr w:rsidR="008D1F69" w:rsidRPr="008D1F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C0B7A" w14:textId="77777777" w:rsidR="008D1F69" w:rsidRDefault="008D1F69" w:rsidP="00E71FC3">
      <w:pPr>
        <w:spacing w:after="0" w:line="240" w:lineRule="auto"/>
      </w:pPr>
      <w:r>
        <w:separator/>
      </w:r>
    </w:p>
  </w:endnote>
  <w:endnote w:type="continuationSeparator" w:id="0">
    <w:p w14:paraId="2CB3AB38" w14:textId="77777777" w:rsidR="008D1F69" w:rsidRDefault="008D1F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54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A01DE" w14:textId="77777777" w:rsidR="008D1F69" w:rsidRDefault="008D1F69" w:rsidP="00E71FC3">
      <w:pPr>
        <w:spacing w:after="0" w:line="240" w:lineRule="auto"/>
      </w:pPr>
      <w:r>
        <w:separator/>
      </w:r>
    </w:p>
  </w:footnote>
  <w:footnote w:type="continuationSeparator" w:id="0">
    <w:p w14:paraId="7C55D032" w14:textId="77777777" w:rsidR="008D1F69" w:rsidRDefault="008D1F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69"/>
    <w:rsid w:val="001A7C09"/>
    <w:rsid w:val="00577BD5"/>
    <w:rsid w:val="00656CBA"/>
    <w:rsid w:val="006A1F77"/>
    <w:rsid w:val="00733BE7"/>
    <w:rsid w:val="008D1F6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9B92"/>
  <w15:chartTrackingRefBased/>
  <w15:docId w15:val="{FEE27EB4-089F-4DC6-8481-2F57EA6FB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2019-06-04T19:17:00Z</dcterms:created>
  <dcterms:modified xsi:type="dcterms:W3CDTF">2019-06-04T19:20:00Z</dcterms:modified>
</cp:coreProperties>
</file>